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1C3106" w:rsidRPr="001C3106">
          <w:rPr>
            <w:rStyle w:val="a9"/>
          </w:rPr>
          <w:t xml:space="preserve"> Акционерное общество «Нижегородский водоканал»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1C3106" w:rsidRPr="00AF49A3" w:rsidTr="008B4051">
        <w:trPr>
          <w:jc w:val="center"/>
        </w:trPr>
        <w:tc>
          <w:tcPr>
            <w:tcW w:w="3049" w:type="dxa"/>
            <w:vAlign w:val="center"/>
          </w:tcPr>
          <w:p w:rsidR="001C3106" w:rsidRPr="001C3106" w:rsidRDefault="001C3106" w:rsidP="001C3106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Участок водолазных работ</w:t>
            </w:r>
          </w:p>
        </w:tc>
        <w:tc>
          <w:tcPr>
            <w:tcW w:w="3686" w:type="dxa"/>
            <w:vAlign w:val="center"/>
          </w:tcPr>
          <w:p w:rsidR="001C3106" w:rsidRPr="00063DF1" w:rsidRDefault="001C3106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C3106" w:rsidRPr="00063DF1" w:rsidRDefault="001C3106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C3106" w:rsidRPr="00063DF1" w:rsidRDefault="001C3106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C3106" w:rsidRPr="00063DF1" w:rsidRDefault="001C310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C3106" w:rsidRPr="00063DF1" w:rsidRDefault="001C3106" w:rsidP="00DB70BA">
            <w:pPr>
              <w:pStyle w:val="aa"/>
            </w:pPr>
          </w:p>
        </w:tc>
      </w:tr>
      <w:tr w:rsidR="000832C7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0832C7" w:rsidRPr="001C3106" w:rsidRDefault="00FA6AE9" w:rsidP="001C3106">
            <w:pPr>
              <w:pStyle w:val="aa"/>
              <w:jc w:val="left"/>
            </w:pPr>
            <w:r>
              <w:t>2</w:t>
            </w:r>
            <w:r w:rsidRPr="00FA6AE9">
              <w:t>-УВР</w:t>
            </w:r>
            <w:r>
              <w:t>.</w:t>
            </w:r>
            <w:r w:rsidR="000832C7">
              <w:t xml:space="preserve"> Капитан-механик</w:t>
            </w:r>
          </w:p>
        </w:tc>
        <w:tc>
          <w:tcPr>
            <w:tcW w:w="3686" w:type="dxa"/>
            <w:vAlign w:val="center"/>
          </w:tcPr>
          <w:p w:rsidR="000832C7" w:rsidRPr="00063DF1" w:rsidRDefault="000832C7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0832C7" w:rsidRPr="00063DF1" w:rsidRDefault="000832C7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0832C7" w:rsidRPr="00063DF1" w:rsidRDefault="000832C7" w:rsidP="00DB70BA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0832C7" w:rsidRPr="00063DF1" w:rsidRDefault="000832C7" w:rsidP="00DB70BA">
            <w:pPr>
              <w:pStyle w:val="aa"/>
            </w:pPr>
            <w:r>
              <w:t>Участок водолазных работ</w:t>
            </w:r>
          </w:p>
        </w:tc>
        <w:tc>
          <w:tcPr>
            <w:tcW w:w="1315" w:type="dxa"/>
            <w:vAlign w:val="center"/>
          </w:tcPr>
          <w:p w:rsidR="000832C7" w:rsidRPr="00063DF1" w:rsidRDefault="000832C7" w:rsidP="00DB70BA">
            <w:pPr>
              <w:pStyle w:val="aa"/>
            </w:pPr>
          </w:p>
        </w:tc>
      </w:tr>
      <w:tr w:rsidR="000832C7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0832C7" w:rsidRDefault="000832C7" w:rsidP="001C3106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832C7" w:rsidRDefault="000832C7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gramEnd"/>
            <w:r>
              <w:t>общ): Организовать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0832C7" w:rsidRDefault="000832C7" w:rsidP="00DB70BA">
            <w:pPr>
              <w:pStyle w:val="aa"/>
            </w:pPr>
            <w:r>
              <w:t>Снижение времени воздейс</w:t>
            </w:r>
            <w:r>
              <w:t>т</w:t>
            </w:r>
            <w:r>
              <w:t xml:space="preserve">вия вибрации </w:t>
            </w:r>
          </w:p>
        </w:tc>
        <w:tc>
          <w:tcPr>
            <w:tcW w:w="1384" w:type="dxa"/>
            <w:vAlign w:val="center"/>
          </w:tcPr>
          <w:p w:rsidR="000832C7" w:rsidRPr="00063DF1" w:rsidRDefault="000832C7" w:rsidP="00DE3AB2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0832C7" w:rsidRPr="00063DF1" w:rsidRDefault="000832C7" w:rsidP="00DE3AB2">
            <w:pPr>
              <w:pStyle w:val="aa"/>
            </w:pPr>
            <w:r>
              <w:t>Участок водолазных работ</w:t>
            </w:r>
          </w:p>
        </w:tc>
        <w:tc>
          <w:tcPr>
            <w:tcW w:w="1315" w:type="dxa"/>
            <w:vAlign w:val="center"/>
          </w:tcPr>
          <w:p w:rsidR="000832C7" w:rsidRPr="00063DF1" w:rsidRDefault="000832C7" w:rsidP="00DB70BA">
            <w:pPr>
              <w:pStyle w:val="aa"/>
            </w:pPr>
          </w:p>
        </w:tc>
      </w:tr>
      <w:tr w:rsidR="000832C7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0832C7" w:rsidRPr="001C3106" w:rsidRDefault="00FA6AE9" w:rsidP="001C3106">
            <w:pPr>
              <w:pStyle w:val="aa"/>
              <w:jc w:val="left"/>
            </w:pPr>
            <w:r>
              <w:t>3</w:t>
            </w:r>
            <w:r w:rsidRPr="00FA6AE9">
              <w:t>-УВР</w:t>
            </w:r>
            <w:r>
              <w:t>.</w:t>
            </w:r>
            <w:r w:rsidR="000832C7">
              <w:t xml:space="preserve"> Помощник капитана</w:t>
            </w:r>
          </w:p>
        </w:tc>
        <w:tc>
          <w:tcPr>
            <w:tcW w:w="3686" w:type="dxa"/>
            <w:vAlign w:val="center"/>
          </w:tcPr>
          <w:p w:rsidR="000832C7" w:rsidRDefault="000832C7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0832C7" w:rsidRDefault="000832C7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0832C7" w:rsidRPr="00063DF1" w:rsidRDefault="000832C7" w:rsidP="00DE3AB2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0832C7" w:rsidRPr="00063DF1" w:rsidRDefault="000832C7" w:rsidP="00DE3AB2">
            <w:pPr>
              <w:pStyle w:val="aa"/>
            </w:pPr>
            <w:r>
              <w:t>Участок водолазных работ</w:t>
            </w:r>
          </w:p>
        </w:tc>
        <w:tc>
          <w:tcPr>
            <w:tcW w:w="1315" w:type="dxa"/>
            <w:vAlign w:val="center"/>
          </w:tcPr>
          <w:p w:rsidR="000832C7" w:rsidRPr="00063DF1" w:rsidRDefault="000832C7" w:rsidP="00DB70BA">
            <w:pPr>
              <w:pStyle w:val="aa"/>
            </w:pPr>
          </w:p>
        </w:tc>
      </w:tr>
      <w:tr w:rsidR="000832C7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0832C7" w:rsidRDefault="000832C7" w:rsidP="001C3106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832C7" w:rsidRDefault="000832C7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gramEnd"/>
            <w:r>
              <w:t>общ): Организовать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0832C7" w:rsidRDefault="000832C7" w:rsidP="00DB70BA">
            <w:pPr>
              <w:pStyle w:val="aa"/>
            </w:pPr>
            <w:r>
              <w:t>Снижение времени воздейс</w:t>
            </w:r>
            <w:r>
              <w:t>т</w:t>
            </w:r>
            <w:r>
              <w:t xml:space="preserve">вия вибрации </w:t>
            </w:r>
          </w:p>
        </w:tc>
        <w:tc>
          <w:tcPr>
            <w:tcW w:w="1384" w:type="dxa"/>
            <w:vAlign w:val="center"/>
          </w:tcPr>
          <w:p w:rsidR="000832C7" w:rsidRPr="00063DF1" w:rsidRDefault="000832C7" w:rsidP="00DE3AB2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0832C7" w:rsidRPr="00063DF1" w:rsidRDefault="000832C7" w:rsidP="00DE3AB2">
            <w:pPr>
              <w:pStyle w:val="aa"/>
            </w:pPr>
            <w:r>
              <w:t>Участок водолазных работ</w:t>
            </w:r>
          </w:p>
        </w:tc>
        <w:tc>
          <w:tcPr>
            <w:tcW w:w="1315" w:type="dxa"/>
            <w:vAlign w:val="center"/>
          </w:tcPr>
          <w:p w:rsidR="000832C7" w:rsidRPr="00063DF1" w:rsidRDefault="000832C7" w:rsidP="00DB70BA">
            <w:pPr>
              <w:pStyle w:val="aa"/>
            </w:pPr>
          </w:p>
        </w:tc>
      </w:tr>
      <w:tr w:rsidR="000832C7" w:rsidRPr="00AF49A3" w:rsidTr="008B4051">
        <w:trPr>
          <w:jc w:val="center"/>
        </w:trPr>
        <w:tc>
          <w:tcPr>
            <w:tcW w:w="3049" w:type="dxa"/>
            <w:vAlign w:val="center"/>
          </w:tcPr>
          <w:p w:rsidR="000832C7" w:rsidRPr="001C3106" w:rsidRDefault="00FA6AE9" w:rsidP="001C3106">
            <w:pPr>
              <w:pStyle w:val="aa"/>
              <w:jc w:val="left"/>
            </w:pPr>
            <w:r>
              <w:t>4</w:t>
            </w:r>
            <w:r w:rsidRPr="00FA6AE9">
              <w:t>-УВР</w:t>
            </w:r>
            <w:r>
              <w:t xml:space="preserve">. </w:t>
            </w:r>
            <w:r w:rsidR="000832C7">
              <w:t>Водолаз</w:t>
            </w:r>
          </w:p>
        </w:tc>
        <w:tc>
          <w:tcPr>
            <w:tcW w:w="3686" w:type="dxa"/>
            <w:vAlign w:val="center"/>
          </w:tcPr>
          <w:p w:rsidR="000832C7" w:rsidRDefault="000832C7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0832C7" w:rsidRDefault="000832C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832C7" w:rsidRPr="00063DF1" w:rsidRDefault="000832C7" w:rsidP="00DE3AB2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0832C7" w:rsidRPr="00063DF1" w:rsidRDefault="000832C7" w:rsidP="00DE3AB2">
            <w:pPr>
              <w:pStyle w:val="aa"/>
            </w:pPr>
            <w:r>
              <w:t>Участок водолазных работ</w:t>
            </w:r>
          </w:p>
        </w:tc>
        <w:tc>
          <w:tcPr>
            <w:tcW w:w="1315" w:type="dxa"/>
            <w:vAlign w:val="center"/>
          </w:tcPr>
          <w:p w:rsidR="000832C7" w:rsidRPr="00063DF1" w:rsidRDefault="000832C7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1C3106">
          <w:rPr>
            <w:rStyle w:val="a9"/>
          </w:rPr>
          <w:t>31.08.2020</w:t>
        </w:r>
      </w:fldSimple>
      <w:r w:rsidR="00FD5E7D">
        <w:rPr>
          <w:rStyle w:val="a9"/>
          <w:lang w:val="en-US"/>
        </w:rPr>
        <w:t> </w:t>
      </w:r>
      <w:bookmarkStart w:id="1" w:name="_GoBack"/>
      <w:bookmarkEnd w:id="1"/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C3106" w:rsidP="009D6532">
            <w:pPr>
              <w:pStyle w:val="aa"/>
            </w:pPr>
            <w:r>
              <w:t>Заместитель главного инженера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C3106" w:rsidP="009D6532">
            <w:pPr>
              <w:pStyle w:val="aa"/>
            </w:pPr>
            <w:proofErr w:type="spellStart"/>
            <w:r>
              <w:t>Лихотников</w:t>
            </w:r>
            <w:proofErr w:type="spellEnd"/>
            <w:r>
              <w:t xml:space="preserve"> М.Я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1C3106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1C310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C3106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C3106" w:rsidP="009D6532">
            <w:pPr>
              <w:pStyle w:val="aa"/>
            </w:pPr>
            <w:r>
              <w:t>Тихонова В.Н.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1C310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1C3106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Корнеев И.М.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(дата)</w:t>
            </w: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(дата)</w:t>
            </w: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(дата)</w:t>
            </w: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(дата)</w:t>
            </w: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lastRenderedPageBreak/>
              <w:t>Начальник участка водолазных работ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Ильичев А.Н.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(дата)</w:t>
            </w: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 xml:space="preserve">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Скоморохова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(дата)</w:t>
            </w: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Инженер 1 категории, уполномоченный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  <w:r>
              <w:t>Лобачева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106" w:rsidRPr="001C3106" w:rsidRDefault="001C3106" w:rsidP="009D6532">
            <w:pPr>
              <w:pStyle w:val="aa"/>
            </w:pPr>
          </w:p>
        </w:tc>
      </w:tr>
      <w:tr w:rsidR="001C3106" w:rsidRPr="001C3106" w:rsidTr="001C310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3106" w:rsidRPr="001C3106" w:rsidRDefault="001C3106" w:rsidP="009D6532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gramEnd"/>
      <w:r w:rsidRPr="003C5C39">
        <w:t xml:space="preserve">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1C3106" w:rsidTr="001C3106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C3106" w:rsidRDefault="001C3106" w:rsidP="00C45714">
            <w:pPr>
              <w:pStyle w:val="aa"/>
            </w:pPr>
            <w:r w:rsidRPr="001C3106">
              <w:t>4571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C3106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C3106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C3106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C3106" w:rsidRDefault="001C3106" w:rsidP="00C45714">
            <w:pPr>
              <w:pStyle w:val="aa"/>
            </w:pPr>
            <w:r w:rsidRPr="001C3106">
              <w:t>Агафонов Дмитрий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C3106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C3106" w:rsidRDefault="001C3106" w:rsidP="00C45714">
            <w:pPr>
              <w:pStyle w:val="aa"/>
            </w:pPr>
            <w:r>
              <w:t>31.08.2020</w:t>
            </w:r>
          </w:p>
        </w:tc>
      </w:tr>
      <w:tr w:rsidR="00C45714" w:rsidRPr="001C3106" w:rsidTr="001C3106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1C3106" w:rsidRDefault="001C3106" w:rsidP="00C45714">
            <w:pPr>
              <w:pStyle w:val="aa"/>
              <w:rPr>
                <w:b/>
                <w:vertAlign w:val="superscript"/>
              </w:rPr>
            </w:pPr>
            <w:r w:rsidRPr="001C310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1C3106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1C3106" w:rsidRDefault="001C3106" w:rsidP="00C45714">
            <w:pPr>
              <w:pStyle w:val="aa"/>
              <w:rPr>
                <w:b/>
                <w:vertAlign w:val="superscript"/>
              </w:rPr>
            </w:pPr>
            <w:r w:rsidRPr="001C310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1C3106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1C3106" w:rsidRDefault="001C3106" w:rsidP="00C45714">
            <w:pPr>
              <w:pStyle w:val="aa"/>
              <w:rPr>
                <w:b/>
                <w:vertAlign w:val="superscript"/>
              </w:rPr>
            </w:pPr>
            <w:r w:rsidRPr="001C310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1C3106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1C3106" w:rsidRDefault="001C3106" w:rsidP="00C45714">
            <w:pPr>
              <w:pStyle w:val="aa"/>
              <w:rPr>
                <w:vertAlign w:val="superscript"/>
              </w:rPr>
            </w:pPr>
            <w:r w:rsidRPr="001C3106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B1A" w:rsidRPr="001C3106" w:rsidRDefault="006D2B1A" w:rsidP="001C3106">
      <w:pPr>
        <w:rPr>
          <w:szCs w:val="24"/>
          <w:lang w:eastAsia="zh-TW"/>
        </w:rPr>
      </w:pPr>
      <w:r>
        <w:separator/>
      </w:r>
    </w:p>
  </w:endnote>
  <w:endnote w:type="continuationSeparator" w:id="0">
    <w:p w:rsidR="006D2B1A" w:rsidRPr="001C3106" w:rsidRDefault="006D2B1A" w:rsidP="001C3106">
      <w:pPr>
        <w:rPr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B1A" w:rsidRPr="001C3106" w:rsidRDefault="006D2B1A" w:rsidP="001C3106">
      <w:pPr>
        <w:rPr>
          <w:szCs w:val="24"/>
          <w:lang w:eastAsia="zh-TW"/>
        </w:rPr>
      </w:pPr>
      <w:r>
        <w:separator/>
      </w:r>
    </w:p>
  </w:footnote>
  <w:footnote w:type="continuationSeparator" w:id="0">
    <w:p w:rsidR="006D2B1A" w:rsidRPr="001C3106" w:rsidRDefault="006D2B1A" w:rsidP="001C3106">
      <w:pPr>
        <w:rPr>
          <w:szCs w:val="24"/>
          <w:lang w:eastAsia="zh-TW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Дурягин Александр Иванович "/>
    <w:docVar w:name="ceh_info" w:val=" Акционерное общество «Нижегородский водоканал» "/>
    <w:docVar w:name="doc_type" w:val="6"/>
    <w:docVar w:name="fill_date" w:val="31.08.2020"/>
    <w:docVar w:name="org_guid" w:val="6F8C7C107E094FD3807490213E873317"/>
    <w:docVar w:name="org_id" w:val="4"/>
    <w:docVar w:name="org_name" w:val="     "/>
    <w:docVar w:name="pers_guids" w:val="28205D29D3E744B1AF553894488FE782@116-159-295-54"/>
    <w:docVar w:name="pers_snils" w:val="28205D29D3E744B1AF553894488FE782@116-159-295-54"/>
    <w:docVar w:name="pred_dolg" w:val="Заместитель главного инженера"/>
    <w:docVar w:name="pred_fio" w:val="Лихотников М.Я"/>
    <w:docVar w:name="rbtd_adr" w:val="     "/>
    <w:docVar w:name="rbtd_name" w:val="Акционерное общество «Нижегородский водоканал»"/>
    <w:docVar w:name="sv_docs" w:val="1"/>
  </w:docVars>
  <w:rsids>
    <w:rsidRoot w:val="001C3106"/>
    <w:rsid w:val="0002033E"/>
    <w:rsid w:val="00056BFC"/>
    <w:rsid w:val="0007776A"/>
    <w:rsid w:val="000832C7"/>
    <w:rsid w:val="00093D2E"/>
    <w:rsid w:val="000C5130"/>
    <w:rsid w:val="00196135"/>
    <w:rsid w:val="001A7AC3"/>
    <w:rsid w:val="001B06AD"/>
    <w:rsid w:val="001C3106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D2B1A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8149E"/>
    <w:rsid w:val="00EB7BDE"/>
    <w:rsid w:val="00EC5373"/>
    <w:rsid w:val="00F262EE"/>
    <w:rsid w:val="00F835B0"/>
    <w:rsid w:val="00FA6AE9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1C310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C3106"/>
    <w:rPr>
      <w:sz w:val="24"/>
    </w:rPr>
  </w:style>
  <w:style w:type="paragraph" w:styleId="ad">
    <w:name w:val="footer"/>
    <w:basedOn w:val="a"/>
    <w:link w:val="ae"/>
    <w:rsid w:val="001C310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C310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3</TotalTime>
  <Pages>2</Pages>
  <Words>250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687</dc:creator>
  <cp:lastModifiedBy>1</cp:lastModifiedBy>
  <cp:revision>3</cp:revision>
  <dcterms:created xsi:type="dcterms:W3CDTF">2021-01-26T10:13:00Z</dcterms:created>
  <dcterms:modified xsi:type="dcterms:W3CDTF">2021-02-10T12:32:00Z</dcterms:modified>
</cp:coreProperties>
</file>